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C1A30" w14:textId="4DA6A662" w:rsidR="00535962" w:rsidRPr="00F7167E" w:rsidRDefault="00511A4D" w:rsidP="00130549">
      <w:pPr>
        <w:tabs>
          <w:tab w:val="right" w:pos="9027"/>
        </w:tabs>
      </w:pP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646946B9" wp14:editId="0D49E7DA">
                <wp:simplePos x="0" y="0"/>
                <wp:positionH relativeFrom="column">
                  <wp:posOffset>4485005</wp:posOffset>
                </wp:positionH>
                <wp:positionV relativeFrom="paragraph">
                  <wp:posOffset>-763905</wp:posOffset>
                </wp:positionV>
                <wp:extent cx="1868170" cy="701040"/>
                <wp:effectExtent l="0" t="0" r="17780" b="2286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68170" cy="70104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p w14:paraId="3A74D40C" w14:textId="575AE24B" w:rsidR="00130549" w:rsidRPr="00535962" w:rsidRDefault="000D3AA2" w:rsidP="00130549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SNS-CCC-LPN-202</w:t>
                                    </w:r>
                                    <w:r w:rsidR="00452BB5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452BB5">
                                      <w:rPr>
                                        <w:rStyle w:val="Style2"/>
                                      </w:rPr>
                                      <w:t>12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B8BD7C1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6946B9" id="Group 20" o:spid="_x0000_s1026" style="position:absolute;margin-left:353.15pt;margin-top:-60.15pt;width:147.1pt;height:55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p w14:paraId="3A74D40C" w14:textId="575AE24B" w:rsidR="00130549" w:rsidRPr="00535962" w:rsidRDefault="000D3AA2" w:rsidP="00130549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SNS-CCC-LPN-202</w:t>
                              </w:r>
                              <w:r w:rsidR="00452BB5">
                                <w:rPr>
                                  <w:rStyle w:val="Style2"/>
                                </w:rPr>
                                <w:t>3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452BB5">
                                <w:rPr>
                                  <w:rStyle w:val="Style2"/>
                                </w:rPr>
                                <w:t>12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6B8BD7C1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D3AA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9A047C3" wp14:editId="24EDDD02">
                <wp:simplePos x="0" y="0"/>
                <wp:positionH relativeFrom="column">
                  <wp:posOffset>-453390</wp:posOffset>
                </wp:positionH>
                <wp:positionV relativeFrom="paragraph">
                  <wp:posOffset>-572135</wp:posOffset>
                </wp:positionV>
                <wp:extent cx="1028700" cy="1078230"/>
                <wp:effectExtent l="381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14:paraId="4547F532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3F553D1" wp14:editId="159D3E76">
                                      <wp:extent cx="799693" cy="283556"/>
                                      <wp:effectExtent l="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28355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A047C3" id="Text Box 2" o:spid="_x0000_s1032" type="#_x0000_t202" style="position:absolute;margin-left:-35.7pt;margin-top:-45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4547F532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3F553D1" wp14:editId="159D3E76">
                                <wp:extent cx="799693" cy="283556"/>
                                <wp:effectExtent l="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28355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0D3AA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4444F0C" wp14:editId="5B995779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1D7ECF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444F0C" id="Text Box 26" o:spid="_x0000_s1033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" filled="f" stroked="f">
                <v:textbox inset="0,0,0,0">
                  <w:txbxContent>
                    <w:p w14:paraId="481D7ECF" w14:textId="77777777"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757585F7" w14:textId="0436CD3B" w:rsidR="00535962" w:rsidRPr="00535962" w:rsidRDefault="00511A4D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838891D" wp14:editId="07950C38">
                <wp:simplePos x="0" y="0"/>
                <wp:positionH relativeFrom="column">
                  <wp:posOffset>4978400</wp:posOffset>
                </wp:positionH>
                <wp:positionV relativeFrom="paragraph">
                  <wp:posOffset>15240</wp:posOffset>
                </wp:positionV>
                <wp:extent cx="1061720" cy="412750"/>
                <wp:effectExtent l="0" t="0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D7CD2E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6A459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6A459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6A459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 w:rsidRP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6A459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38891D" id="Text Box 13" o:spid="_x0000_s1034" type="#_x0000_t202" style="position:absolute;margin-left:392pt;margin-top:1.2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" filled="f" stroked="f">
                <v:textbox>
                  <w:txbxContent>
                    <w:p w14:paraId="31D7CD2E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6A4597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6A4597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6A4597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0A35DD" w:rsidRPr="000A35DD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6A4597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0D3AA2"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4BDAE2D" wp14:editId="1BCFB96F">
                <wp:simplePos x="0" y="0"/>
                <wp:positionH relativeFrom="column">
                  <wp:posOffset>1360170</wp:posOffset>
                </wp:positionH>
                <wp:positionV relativeFrom="paragraph">
                  <wp:posOffset>67310</wp:posOffset>
                </wp:positionV>
                <wp:extent cx="3171825" cy="279400"/>
                <wp:effectExtent l="0" t="2540" r="1905" b="381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4336EC" w14:textId="77777777" w:rsidR="002E1412" w:rsidRPr="002E1412" w:rsidRDefault="0000000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BDAE2D" id="Text Box 16" o:spid="_x0000_s1035" type="#_x0000_t202" style="position:absolute;margin-left:107.1pt;margin-top:5.3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" stroked="f">
                <v:textbox>
                  <w:txbxContent>
                    <w:p w14:paraId="654336EC" w14:textId="77777777" w:rsidR="002E1412" w:rsidRPr="002E1412" w:rsidRDefault="00B5424C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8A14F77" w14:textId="77777777" w:rsidR="00535962" w:rsidRDefault="000D3AA2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B099CF0" wp14:editId="0AD64CDA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87D6A4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099CF0"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" stroked="f">
                <v:textbox>
                  <w:txbxContent>
                    <w:p w14:paraId="1187D6A4" w14:textId="77777777"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1F725017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7F773D3F" w14:textId="77777777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1C759140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6552055C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16A494B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42E9A80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18DF672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4D8480B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6F4A752B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167DF58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7940D5BD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5E41CA20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4754BF7A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19428310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27AACB30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6345D6EC" w14:textId="77777777" w:rsidTr="009079FB">
        <w:trPr>
          <w:trHeight w:val="731"/>
        </w:trPr>
        <w:tc>
          <w:tcPr>
            <w:tcW w:w="3402" w:type="dxa"/>
          </w:tcPr>
          <w:p w14:paraId="1CF417BA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B3EF5D6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196A0696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138B54ED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31EDA865" w14:textId="77777777" w:rsidTr="009079FB">
        <w:trPr>
          <w:trHeight w:val="731"/>
        </w:trPr>
        <w:tc>
          <w:tcPr>
            <w:tcW w:w="3402" w:type="dxa"/>
          </w:tcPr>
          <w:p w14:paraId="0952F8E0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F225462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730C177A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72B86814" w14:textId="77777777" w:rsidTr="009079FB">
        <w:trPr>
          <w:trHeight w:val="731"/>
        </w:trPr>
        <w:tc>
          <w:tcPr>
            <w:tcW w:w="3402" w:type="dxa"/>
          </w:tcPr>
          <w:p w14:paraId="0561F4F3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9FEC1FB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5D647A65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277DBCFB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1DC7AA73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0FE2B946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3D6C7832" w14:textId="77777777" w:rsidTr="009079FB">
        <w:tc>
          <w:tcPr>
            <w:tcW w:w="3229" w:type="dxa"/>
            <w:vAlign w:val="center"/>
          </w:tcPr>
          <w:p w14:paraId="07EA6E73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479BF836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458DFF91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7392303E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4A51C12B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049CBC35" w14:textId="77777777" w:rsidTr="009079FB">
        <w:tc>
          <w:tcPr>
            <w:tcW w:w="3229" w:type="dxa"/>
          </w:tcPr>
          <w:p w14:paraId="054BED62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4CDE8C9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10C3407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2D8DBC8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3186349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BABA88B" w14:textId="77777777" w:rsidTr="009079FB">
        <w:tc>
          <w:tcPr>
            <w:tcW w:w="3229" w:type="dxa"/>
          </w:tcPr>
          <w:p w14:paraId="0BED02F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1E96882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0FF32222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7D71288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792C830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487282B0" w14:textId="77777777" w:rsidTr="009079FB">
        <w:tc>
          <w:tcPr>
            <w:tcW w:w="3229" w:type="dxa"/>
          </w:tcPr>
          <w:p w14:paraId="436D9FD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5F9A79B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443C1D3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5138FE7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1286623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6C0C884E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37D60788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28EBB52A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7591CE0B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759A684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Otras competencias. (informática, </w:t>
      </w:r>
      <w:proofErr w:type="spellStart"/>
      <w:r w:rsidRPr="008A04C0">
        <w:rPr>
          <w:rFonts w:ascii="Arial" w:hAnsi="Arial" w:cs="Arial"/>
          <w:bCs/>
          <w:sz w:val="22"/>
          <w:szCs w:val="22"/>
        </w:rPr>
        <w:t>etc</w:t>
      </w:r>
      <w:proofErr w:type="spellEnd"/>
      <w:r w:rsidRPr="008A04C0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:</w:t>
      </w:r>
    </w:p>
    <w:p w14:paraId="3F9EE4AD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4DB790F2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1640746D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0D568F5B" w14:textId="77777777" w:rsidTr="009079FB">
        <w:tc>
          <w:tcPr>
            <w:tcW w:w="3261" w:type="dxa"/>
            <w:vAlign w:val="center"/>
          </w:tcPr>
          <w:p w14:paraId="41BF2B46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5DEC06AD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42C90A6B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35A1701B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45339A3A" w14:textId="77777777" w:rsidTr="009079FB">
        <w:tc>
          <w:tcPr>
            <w:tcW w:w="3261" w:type="dxa"/>
          </w:tcPr>
          <w:p w14:paraId="4CC65DD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710ADB64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488F86C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01FD8ACF" w14:textId="77777777" w:rsidTr="009079FB">
        <w:tc>
          <w:tcPr>
            <w:tcW w:w="3261" w:type="dxa"/>
          </w:tcPr>
          <w:p w14:paraId="67B0738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774D787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7213F07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76C2DEDE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2CECE94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39A71D3D" w14:textId="77777777" w:rsidTr="009079FB">
        <w:tc>
          <w:tcPr>
            <w:tcW w:w="1560" w:type="dxa"/>
            <w:vAlign w:val="center"/>
          </w:tcPr>
          <w:p w14:paraId="17BE38AA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77908C80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7F6AF3EC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451C9474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7477F962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51F62077" w14:textId="77777777" w:rsidTr="009079FB">
        <w:tc>
          <w:tcPr>
            <w:tcW w:w="1560" w:type="dxa"/>
          </w:tcPr>
          <w:p w14:paraId="5B1971B8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7A2C816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186D12E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B7BE51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B1078C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6752E5EA" w14:textId="77777777" w:rsidTr="009079FB">
        <w:tc>
          <w:tcPr>
            <w:tcW w:w="1560" w:type="dxa"/>
          </w:tcPr>
          <w:p w14:paraId="6A485B9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74EE419C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7357FFB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1FB28D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6B59991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525E1627" w14:textId="77777777" w:rsidTr="009079FB">
        <w:tc>
          <w:tcPr>
            <w:tcW w:w="1560" w:type="dxa"/>
          </w:tcPr>
          <w:p w14:paraId="724B24D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47D115FC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3B45424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6B0CA6E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5F6C21E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06802C19" w14:textId="77777777" w:rsidTr="009079FB">
        <w:tc>
          <w:tcPr>
            <w:tcW w:w="1560" w:type="dxa"/>
          </w:tcPr>
          <w:p w14:paraId="7E84B194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439D6BA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0938E83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6731AFC4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7830E2F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7E28730D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70D2ADDC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5D64BFBD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7D1CA85F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4F74483C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3B040C39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2555CC29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6786187C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1E6633DA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3"/>
      <w:footerReference w:type="default" r:id="rId14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63A3A" w14:textId="77777777" w:rsidR="00CE493F" w:rsidRDefault="00CE493F" w:rsidP="001007E7">
      <w:pPr>
        <w:spacing w:after="0" w:line="240" w:lineRule="auto"/>
      </w:pPr>
      <w:r>
        <w:separator/>
      </w:r>
    </w:p>
  </w:endnote>
  <w:endnote w:type="continuationSeparator" w:id="0">
    <w:p w14:paraId="5FEDFC6F" w14:textId="77777777" w:rsidR="00CE493F" w:rsidRDefault="00CE4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23E57" w14:textId="77777777" w:rsidR="001007E7" w:rsidRDefault="000D3AA2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9840BAF" wp14:editId="39C117E2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AC127B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840BA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L0T6AEAALwDAAAOAAAAZHJzL2Uyb0RvYy54bWysU9tu2zAMfR+wfxD0vtgpli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" filled="f" stroked="f">
              <v:textbox inset="0,0,0,0">
                <w:txbxContent>
                  <w:p w14:paraId="14AC127B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FBE14BD" wp14:editId="7A2E761E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C0B0D0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004BF388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FBE14BD"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" filled="f" stroked="f">
              <v:textbox inset="0,0,0,0">
                <w:txbxContent>
                  <w:p w14:paraId="49C0B0D0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004BF388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3764678" wp14:editId="4B7A6740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50E6CF7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577260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6F9F23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DCF145C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C4CCD1D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A6245" w14:textId="77777777" w:rsidR="00CE493F" w:rsidRDefault="00CE493F" w:rsidP="001007E7">
      <w:pPr>
        <w:spacing w:after="0" w:line="240" w:lineRule="auto"/>
      </w:pPr>
      <w:r>
        <w:separator/>
      </w:r>
    </w:p>
  </w:footnote>
  <w:footnote w:type="continuationSeparator" w:id="0">
    <w:p w14:paraId="163CDD00" w14:textId="77777777" w:rsidR="00CE493F" w:rsidRDefault="00CE493F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C439B" w14:textId="2AB92E02" w:rsidR="004D25CB" w:rsidRDefault="00511A4D">
    <w:pPr>
      <w:pStyle w:val="Encabezado"/>
    </w:pPr>
    <w:r>
      <w:t xml:space="preserve">                                                          </w:t>
    </w:r>
    <w:r w:rsidRPr="00511A4D">
      <w:rPr>
        <w:noProof/>
      </w:rPr>
      <w:drawing>
        <wp:inline distT="0" distB="0" distL="0" distR="0" wp14:anchorId="54BBFAE3" wp14:editId="4A94BAB8">
          <wp:extent cx="1504950" cy="994410"/>
          <wp:effectExtent l="0" t="0" r="0" b="0"/>
          <wp:docPr id="18" name="Imagen 18" descr="Logotipo, Icon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Logotipo, Icono&#10;&#10;Descripción generada automá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4950" cy="9944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0D3AA2"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989C126" wp14:editId="04C3759F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71FDEC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0D3AA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6A4597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6A4597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6A4597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0D3AA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6A4597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989C126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" filled="f" stroked="f">
              <v:textbox>
                <w:txbxContent>
                  <w:p w14:paraId="4C71FDEC" w14:textId="77777777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0D3AA2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6A4597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6A4597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6A4597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0D3AA2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6A4597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0891366">
    <w:abstractNumId w:val="0"/>
  </w:num>
  <w:num w:numId="2" w16cid:durableId="379941390">
    <w:abstractNumId w:val="2"/>
  </w:num>
  <w:num w:numId="3" w16cid:durableId="1340423217">
    <w:abstractNumId w:val="1"/>
  </w:num>
  <w:num w:numId="4" w16cid:durableId="712384000">
    <w:abstractNumId w:val="3"/>
  </w:num>
  <w:num w:numId="5" w16cid:durableId="14352465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0D3AA2"/>
    <w:rsid w:val="00100079"/>
    <w:rsid w:val="001007E7"/>
    <w:rsid w:val="001020C0"/>
    <w:rsid w:val="00130549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53DBA"/>
    <w:rsid w:val="00254C69"/>
    <w:rsid w:val="0026335F"/>
    <w:rsid w:val="00295BD4"/>
    <w:rsid w:val="002B43A0"/>
    <w:rsid w:val="002B46D1"/>
    <w:rsid w:val="002D451D"/>
    <w:rsid w:val="002E1412"/>
    <w:rsid w:val="00314023"/>
    <w:rsid w:val="00341484"/>
    <w:rsid w:val="00373B8F"/>
    <w:rsid w:val="00392351"/>
    <w:rsid w:val="00392F6D"/>
    <w:rsid w:val="00404131"/>
    <w:rsid w:val="0042490F"/>
    <w:rsid w:val="004379A6"/>
    <w:rsid w:val="00452BB5"/>
    <w:rsid w:val="0045550B"/>
    <w:rsid w:val="00456C17"/>
    <w:rsid w:val="00466B9C"/>
    <w:rsid w:val="0047449D"/>
    <w:rsid w:val="004B30DA"/>
    <w:rsid w:val="004D25CB"/>
    <w:rsid w:val="004D45A8"/>
    <w:rsid w:val="00500DA4"/>
    <w:rsid w:val="00511A4D"/>
    <w:rsid w:val="00535962"/>
    <w:rsid w:val="00544A18"/>
    <w:rsid w:val="00587EC0"/>
    <w:rsid w:val="00611A07"/>
    <w:rsid w:val="0062592A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A4597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A04C0"/>
    <w:rsid w:val="008B3AE5"/>
    <w:rsid w:val="008C388B"/>
    <w:rsid w:val="008D73DC"/>
    <w:rsid w:val="009079FB"/>
    <w:rsid w:val="0096275B"/>
    <w:rsid w:val="00966EEE"/>
    <w:rsid w:val="009A29C7"/>
    <w:rsid w:val="009A4E12"/>
    <w:rsid w:val="00A16099"/>
    <w:rsid w:val="00A231BB"/>
    <w:rsid w:val="00A42497"/>
    <w:rsid w:val="00A640BD"/>
    <w:rsid w:val="00A641A7"/>
    <w:rsid w:val="00A72F42"/>
    <w:rsid w:val="00AD7919"/>
    <w:rsid w:val="00AE0BEA"/>
    <w:rsid w:val="00B45752"/>
    <w:rsid w:val="00B5424C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493F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51D09"/>
    <w:rsid w:val="00E82502"/>
    <w:rsid w:val="00EA2F84"/>
    <w:rsid w:val="00EA6B34"/>
    <w:rsid w:val="00EA7406"/>
    <w:rsid w:val="00EE1E7B"/>
    <w:rsid w:val="00F14C9C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."/>
  <w:listSeparator w:val=";"/>
  <w14:docId w14:val="52E6F7CE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0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15F9D99FCB55346A036220519F7865B" ma:contentTypeVersion="17" ma:contentTypeDescription="Crear nuevo documento." ma:contentTypeScope="" ma:versionID="25ddeab926087deb1b2b1f17404b48dc">
  <xsd:schema xmlns:xsd="http://www.w3.org/2001/XMLSchema" xmlns:xs="http://www.w3.org/2001/XMLSchema" xmlns:p="http://schemas.microsoft.com/office/2006/metadata/properties" xmlns:ns2="115a89d6-98bf-4d93-b225-b4c2407aca89" xmlns:ns3="f13292f8-2595-4bfb-a886-9553246b52b3" targetNamespace="http://schemas.microsoft.com/office/2006/metadata/properties" ma:root="true" ma:fieldsID="2a5fb325a9e0b3bc7e7260b9857aa737" ns2:_="" ns3:_="">
    <xsd:import namespace="115a89d6-98bf-4d93-b225-b4c2407aca89"/>
    <xsd:import namespace="f13292f8-2595-4bfb-a886-9553246b52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5a89d6-98bf-4d93-b225-b4c2407aca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e699ab5-d0a1-46d4-b005-a58804273b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3292f8-2595-4bfb-a886-9553246b52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8a1191-0789-4ece-8222-ffd25657b2b9}" ma:internalName="TaxCatchAll" ma:showField="CatchAllData" ma:web="f13292f8-2595-4bfb-a886-9553246b52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13292f8-2595-4bfb-a886-9553246b52b3" xsi:nil="true"/>
    <lcf76f155ced4ddcb4097134ff3c332f xmlns="115a89d6-98bf-4d93-b225-b4c2407aca8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7D5BD33-BEEA-4D14-894C-E443A44656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EA2261-F563-4CBF-A38F-4DB3082B6D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278841-9396-467C-95F4-1DC0E38789D4}"/>
</file>

<file path=customXml/itemProps4.xml><?xml version="1.0" encoding="utf-8"?>
<ds:datastoreItem xmlns:ds="http://schemas.openxmlformats.org/officeDocument/2006/customXml" ds:itemID="{F48180A9-BCAF-43CD-9723-9DD88D5F8C8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3</Pages>
  <Words>158</Words>
  <Characters>872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Yerry Miguel Merán Tavarez</cp:lastModifiedBy>
  <cp:revision>5</cp:revision>
  <cp:lastPrinted>2011-03-04T18:59:00Z</cp:lastPrinted>
  <dcterms:created xsi:type="dcterms:W3CDTF">2021-08-26T17:58:00Z</dcterms:created>
  <dcterms:modified xsi:type="dcterms:W3CDTF">2023-07-04T13:02:00Z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0x010100315F9D99FCB55346A036220519F7865B</vt:lpwstr>
  </property>
</Properties>
</file>